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3" w:type="dxa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Flyer layout table"/>
      </w:tblPr>
      <w:tblGrid>
        <w:gridCol w:w="7275"/>
        <w:gridCol w:w="164"/>
        <w:gridCol w:w="329"/>
        <w:gridCol w:w="3005"/>
      </w:tblGrid>
      <w:tr w:rsidR="009D4E60" w:rsidRPr="00563AC6" w:rsidTr="008B34B1">
        <w:trPr>
          <w:trHeight w:hRule="exact" w:val="360"/>
          <w:jc w:val="center"/>
        </w:trPr>
        <w:tc>
          <w:tcPr>
            <w:tcW w:w="7275" w:type="dxa"/>
          </w:tcPr>
          <w:p w:rsidR="009D4E60" w:rsidRPr="00563AC6" w:rsidRDefault="009D4E60" w:rsidP="00007608">
            <w:pPr>
              <w:rPr>
                <w:noProof/>
                <w:lang w:val="da-DK"/>
              </w:rPr>
            </w:pPr>
            <w:bookmarkStart w:id="0" w:name="_GoBack"/>
            <w:bookmarkEnd w:id="0"/>
          </w:p>
        </w:tc>
        <w:tc>
          <w:tcPr>
            <w:tcW w:w="164" w:type="dxa"/>
            <w:tcBorders>
              <w:right w:val="thickThinSmallGap" w:sz="36" w:space="0" w:color="8D8B00" w:themeColor="accent1"/>
            </w:tcBorders>
          </w:tcPr>
          <w:p w:rsidR="009D4E60" w:rsidRPr="00563AC6" w:rsidRDefault="009D4E60" w:rsidP="00007608">
            <w:pPr>
              <w:rPr>
                <w:noProof/>
                <w:lang w:val="da-DK"/>
              </w:rPr>
            </w:pPr>
          </w:p>
        </w:tc>
        <w:tc>
          <w:tcPr>
            <w:tcW w:w="329" w:type="dxa"/>
            <w:tcBorders>
              <w:left w:val="thickThinSmallGap" w:sz="36" w:space="0" w:color="8D8B00" w:themeColor="accent1"/>
            </w:tcBorders>
          </w:tcPr>
          <w:p w:rsidR="009D4E60" w:rsidRPr="00563AC6" w:rsidRDefault="009D4E60" w:rsidP="00007608">
            <w:pPr>
              <w:rPr>
                <w:noProof/>
                <w:lang w:val="da-DK"/>
              </w:rPr>
            </w:pPr>
          </w:p>
        </w:tc>
        <w:tc>
          <w:tcPr>
            <w:tcW w:w="3005" w:type="dxa"/>
          </w:tcPr>
          <w:p w:rsidR="009D4E60" w:rsidRPr="00563AC6" w:rsidRDefault="009D4E60" w:rsidP="00007608">
            <w:pPr>
              <w:rPr>
                <w:noProof/>
                <w:lang w:val="da-DK"/>
              </w:rPr>
            </w:pPr>
          </w:p>
        </w:tc>
      </w:tr>
      <w:tr w:rsidR="009D4E60" w:rsidRPr="008B34B1" w:rsidTr="008B34B1">
        <w:trPr>
          <w:trHeight w:hRule="exact" w:val="13752"/>
          <w:jc w:val="center"/>
        </w:trPr>
        <w:tc>
          <w:tcPr>
            <w:tcW w:w="7275" w:type="dxa"/>
          </w:tcPr>
          <w:p w:rsidR="009D4E60" w:rsidRPr="00563AC6" w:rsidRDefault="005D38AB" w:rsidP="00007608">
            <w:pPr>
              <w:pStyle w:val="Titel"/>
              <w:rPr>
                <w:noProof/>
                <w:lang w:val="da-DK"/>
              </w:rPr>
            </w:pPr>
            <w:sdt>
              <w:sdtPr>
                <w:rPr>
                  <w:noProof/>
                  <w:lang w:val="da-DK"/>
                </w:rPr>
                <w:id w:val="365336987"/>
                <w:placeholder>
                  <w:docPart w:val="BB72AD96268E4D54B53B8512FF643EB5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9D4E60" w:rsidRPr="00563AC6">
                  <w:rPr>
                    <w:noProof/>
                    <w:sz w:val="150"/>
                    <w:szCs w:val="150"/>
                    <w:lang w:val="da-DK"/>
                  </w:rPr>
                  <w:t>Skolens</w:t>
                </w:r>
              </w:sdtContent>
            </w:sdt>
            <w:r w:rsidR="009D4E60" w:rsidRPr="00563AC6">
              <w:rPr>
                <w:noProof/>
                <w:lang w:val="da-DK"/>
              </w:rPr>
              <w:t xml:space="preserve"> </w:t>
            </w:r>
            <w:sdt>
              <w:sdtPr>
                <w:rPr>
                  <w:rStyle w:val="Strk"/>
                  <w:noProof/>
                  <w:lang w:val="da-DK"/>
                </w:rPr>
                <w:id w:val="1829330140"/>
                <w:placeholder>
                  <w:docPart w:val="021CAEAEC30C4E57B1BCC43EF3BDB7F8"/>
                </w:placeholder>
                <w:temporary/>
                <w:showingPlcHdr/>
                <w15:appearance w15:val="hidden"/>
                <w:text w:multiLine="1"/>
              </w:sdtPr>
              <w:sdtEndPr>
                <w:rPr>
                  <w:rStyle w:val="Standardskrifttypeiafsnit"/>
                  <w:color w:val="404040" w:themeColor="text1" w:themeTint="BF"/>
                </w:rPr>
              </w:sdtEndPr>
              <w:sdtContent>
                <w:r w:rsidR="009D4E60" w:rsidRPr="00563AC6">
                  <w:rPr>
                    <w:rStyle w:val="Strk"/>
                    <w:noProof/>
                    <w:sz w:val="130"/>
                    <w:szCs w:val="130"/>
                    <w:lang w:val="da-DK"/>
                  </w:rPr>
                  <w:t>musik- konkurrnce</w:t>
                </w:r>
              </w:sdtContent>
            </w:sdt>
          </w:p>
          <w:p w:rsidR="009D4E60" w:rsidRPr="00563AC6" w:rsidRDefault="009D4E60" w:rsidP="00007608">
            <w:pPr>
              <w:pStyle w:val="Overskriftforbegivenhed"/>
              <w:spacing w:before="360"/>
              <w:rPr>
                <w:noProof/>
                <w:lang w:val="da-DK"/>
              </w:rPr>
            </w:pPr>
            <w:r w:rsidRPr="00563AC6">
              <w:rPr>
                <w:rFonts w:ascii="Impact" w:hAnsi="Impact"/>
                <w:noProof/>
                <w:color w:val="8D8B00"/>
                <w:lang w:val="da-DK"/>
              </w:rPr>
              <w:t>Hvornår</w:t>
            </w:r>
          </w:p>
          <w:p w:rsidR="009D4E60" w:rsidRPr="00563AC6" w:rsidRDefault="005D38AB" w:rsidP="00007608">
            <w:pPr>
              <w:pStyle w:val="Oplysningerombegivenhed"/>
              <w:rPr>
                <w:noProof/>
                <w:lang w:val="da-DK"/>
              </w:rPr>
            </w:pPr>
            <w:sdt>
              <w:sdtPr>
                <w:rPr>
                  <w:noProof/>
                  <w:lang w:val="da-DK"/>
                </w:rPr>
                <w:id w:val="170762277"/>
                <w:placeholder>
                  <w:docPart w:val="AC287D09198C473A980EAF32B95B4BB4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9D4E60" w:rsidRPr="00563AC6">
                  <w:rPr>
                    <w:noProof/>
                    <w:lang w:val="da-DK"/>
                  </w:rPr>
                  <w:t>8. juni 2012</w:t>
                </w:r>
              </w:sdtContent>
            </w:sdt>
          </w:p>
          <w:p w:rsidR="009D4E60" w:rsidRPr="00563AC6" w:rsidRDefault="005D38AB" w:rsidP="00007608">
            <w:pPr>
              <w:pStyle w:val="Oplysningerombegivenhed"/>
              <w:rPr>
                <w:noProof/>
                <w:lang w:val="da-DK"/>
              </w:rPr>
            </w:pPr>
            <w:sdt>
              <w:sdtPr>
                <w:rPr>
                  <w:noProof/>
                  <w:lang w:val="da-DK"/>
                </w:rPr>
                <w:id w:val="1003476934"/>
                <w:placeholder>
                  <w:docPart w:val="4E6BB46EBC0C487BA96AA0882B9B3FDE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9D4E60" w:rsidRPr="00563AC6">
                  <w:rPr>
                    <w:noProof/>
                    <w:lang w:val="da-DK"/>
                  </w:rPr>
                  <w:t>20:00 - 0:00</w:t>
                </w:r>
              </w:sdtContent>
            </w:sdt>
          </w:p>
          <w:p w:rsidR="009D4E60" w:rsidRPr="00563AC6" w:rsidRDefault="009D4E60" w:rsidP="00007608">
            <w:pPr>
              <w:pStyle w:val="Overskriftforbegivenhed"/>
              <w:rPr>
                <w:noProof/>
                <w:lang w:val="da-DK"/>
              </w:rPr>
            </w:pPr>
            <w:r w:rsidRPr="00563AC6">
              <w:rPr>
                <w:noProof/>
                <w:lang w:val="da-DK"/>
              </w:rPr>
              <w:t>Where</w:t>
            </w:r>
          </w:p>
          <w:p w:rsidR="009D4E60" w:rsidRPr="00563AC6" w:rsidRDefault="005D38AB" w:rsidP="00007608">
            <w:pPr>
              <w:pStyle w:val="Oplysningerombegivenhed"/>
              <w:rPr>
                <w:noProof/>
                <w:lang w:val="da-DK"/>
              </w:rPr>
            </w:pPr>
            <w:sdt>
              <w:sdtPr>
                <w:rPr>
                  <w:noProof/>
                  <w:lang w:val="da-DK"/>
                </w:rPr>
                <w:id w:val="-1707022254"/>
                <w:placeholder>
                  <w:docPart w:val="617C09C87BCD4243B5AAA13767E0422F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9D4E60" w:rsidRPr="00563AC6">
                  <w:rPr>
                    <w:noProof/>
                    <w:lang w:val="da-DK"/>
                  </w:rPr>
                  <w:t>Det store auditorium</w:t>
                </w:r>
              </w:sdtContent>
            </w:sdt>
          </w:p>
          <w:p w:rsidR="009D4E60" w:rsidRPr="00563AC6" w:rsidRDefault="005D38AB" w:rsidP="00007608">
            <w:pPr>
              <w:pStyle w:val="Adresse"/>
              <w:rPr>
                <w:noProof/>
                <w:lang w:val="da-DK"/>
              </w:rPr>
            </w:pPr>
            <w:sdt>
              <w:sdtPr>
                <w:rPr>
                  <w:noProof/>
                  <w:lang w:val="da-DK"/>
                </w:rPr>
                <w:id w:val="205686231"/>
                <w:placeholder>
                  <w:docPart w:val="6EE969FB629C43759058A32D14724AA3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9D4E60" w:rsidRPr="00563AC6">
                  <w:rPr>
                    <w:noProof/>
                    <w:lang w:val="da-DK"/>
                  </w:rPr>
                  <w:t>Den akademiske cirkel 123, Barkeby</w:t>
                </w:r>
              </w:sdtContent>
            </w:sdt>
          </w:p>
          <w:p w:rsidR="009D4E60" w:rsidRPr="00563AC6" w:rsidRDefault="009D4E60" w:rsidP="00007608">
            <w:pPr>
              <w:pStyle w:val="Bloktekst"/>
              <w:rPr>
                <w:noProof/>
                <w:lang w:val="da-DK"/>
              </w:rPr>
            </w:pPr>
            <w:r w:rsidRPr="00563AC6">
              <w:rPr>
                <w:rFonts w:ascii="Impact" w:hAnsi="Impact"/>
                <w:noProof/>
                <w:color w:val="404040"/>
                <w:lang w:val="da-DK"/>
              </w:rPr>
              <w:t>VI PRÆSENTERER</w:t>
            </w:r>
            <w:r w:rsidRPr="00563AC6">
              <w:rPr>
                <w:noProof/>
                <w:lang w:val="da-DK"/>
              </w:rPr>
              <w:t xml:space="preserve"> · </w:t>
            </w:r>
            <w:sdt>
              <w:sdtPr>
                <w:rPr>
                  <w:rStyle w:val="Strk"/>
                  <w:noProof/>
                  <w:lang w:val="da-DK"/>
                </w:rPr>
                <w:id w:val="-510071884"/>
                <w:placeholder>
                  <w:docPart w:val="F45CF1D1778E4C3397A101D9A3B5BAB1"/>
                </w:placeholder>
                <w:temporary/>
                <w:showingPlcHdr/>
                <w15:appearance w15:val="hidden"/>
                <w:text/>
              </w:sdtPr>
              <w:sdtEndPr>
                <w:rPr>
                  <w:rStyle w:val="Standardskrifttypeiafsnit"/>
                  <w:color w:val="404040" w:themeColor="text1" w:themeTint="BF"/>
                </w:rPr>
              </w:sdtEndPr>
              <w:sdtContent>
                <w:r w:rsidRPr="00563AC6">
                  <w:rPr>
                    <w:rStyle w:val="Strk"/>
                    <w:noProof/>
                    <w:lang w:val="da-DK"/>
                  </w:rPr>
                  <w:t>Dit bandnavn</w:t>
                </w:r>
              </w:sdtContent>
            </w:sdt>
            <w:r w:rsidRPr="00563AC6">
              <w:rPr>
                <w:rStyle w:val="Strk"/>
                <w:noProof/>
                <w:lang w:val="da-DK"/>
              </w:rPr>
              <w:t xml:space="preserve"> </w:t>
            </w:r>
            <w:r w:rsidRPr="00563AC6">
              <w:rPr>
                <w:noProof/>
                <w:lang w:val="da-DK"/>
              </w:rPr>
              <w:t xml:space="preserve">· </w:t>
            </w:r>
            <w:sdt>
              <w:sdtPr>
                <w:rPr>
                  <w:noProof/>
                  <w:lang w:val="da-DK"/>
                </w:rPr>
                <w:id w:val="-1056703315"/>
                <w:placeholder>
                  <w:docPart w:val="460F133A16834F8F906675EB36ECABE2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Pr="00563AC6">
                  <w:rPr>
                    <w:noProof/>
                    <w:lang w:val="da-DK"/>
                  </w:rPr>
                  <w:t>Dit bandnavn</w:t>
                </w:r>
              </w:sdtContent>
            </w:sdt>
            <w:r w:rsidRPr="00563AC6">
              <w:rPr>
                <w:noProof/>
                <w:lang w:val="da-DK"/>
              </w:rPr>
              <w:t xml:space="preserve">  · </w:t>
            </w:r>
            <w:sdt>
              <w:sdtPr>
                <w:rPr>
                  <w:rStyle w:val="Strk"/>
                  <w:noProof/>
                  <w:lang w:val="da-DK"/>
                </w:rPr>
                <w:id w:val="-87168018"/>
                <w:placeholder>
                  <w:docPart w:val="F45CF1D1778E4C3397A101D9A3B5BAB1"/>
                </w:placeholder>
                <w:temporary/>
                <w:showingPlcHdr/>
                <w15:appearance w15:val="hidden"/>
                <w:text/>
              </w:sdtPr>
              <w:sdtEndPr>
                <w:rPr>
                  <w:rStyle w:val="Standardskrifttypeiafsnit"/>
                  <w:color w:val="404040" w:themeColor="text1" w:themeTint="BF"/>
                </w:rPr>
              </w:sdtEndPr>
              <w:sdtContent>
                <w:r w:rsidRPr="00563AC6">
                  <w:rPr>
                    <w:rStyle w:val="Strk"/>
                    <w:noProof/>
                    <w:lang w:val="da-DK"/>
                  </w:rPr>
                  <w:t>Dit bandnavn</w:t>
                </w:r>
              </w:sdtContent>
            </w:sdt>
            <w:r w:rsidRPr="00563AC6">
              <w:rPr>
                <w:rStyle w:val="Strk"/>
                <w:noProof/>
                <w:lang w:val="da-DK"/>
              </w:rPr>
              <w:t xml:space="preserve"> </w:t>
            </w:r>
            <w:r w:rsidRPr="00563AC6">
              <w:rPr>
                <w:noProof/>
                <w:lang w:val="da-DK"/>
              </w:rPr>
              <w:t xml:space="preserve">· </w:t>
            </w:r>
            <w:sdt>
              <w:sdtPr>
                <w:rPr>
                  <w:noProof/>
                  <w:lang w:val="da-DK"/>
                </w:rPr>
                <w:id w:val="2127029217"/>
                <w:placeholder>
                  <w:docPart w:val="460F133A16834F8F906675EB36ECABE2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Pr="00563AC6">
                  <w:rPr>
                    <w:noProof/>
                    <w:lang w:val="da-DK"/>
                  </w:rPr>
                  <w:t>Dit bandnavn</w:t>
                </w:r>
              </w:sdtContent>
            </w:sdt>
            <w:r w:rsidRPr="00563AC6">
              <w:rPr>
                <w:noProof/>
                <w:lang w:val="da-DK"/>
              </w:rPr>
              <w:t xml:space="preserve"> · </w:t>
            </w:r>
            <w:sdt>
              <w:sdtPr>
                <w:rPr>
                  <w:rStyle w:val="Strk"/>
                  <w:noProof/>
                  <w:lang w:val="da-DK"/>
                </w:rPr>
                <w:id w:val="-1652294757"/>
                <w:placeholder>
                  <w:docPart w:val="F45CF1D1778E4C3397A101D9A3B5BAB1"/>
                </w:placeholder>
                <w:temporary/>
                <w:showingPlcHdr/>
                <w15:appearance w15:val="hidden"/>
                <w:text/>
              </w:sdtPr>
              <w:sdtEndPr>
                <w:rPr>
                  <w:rStyle w:val="Standardskrifttypeiafsnit"/>
                  <w:color w:val="404040" w:themeColor="text1" w:themeTint="BF"/>
                </w:rPr>
              </w:sdtEndPr>
              <w:sdtContent>
                <w:r w:rsidRPr="00563AC6">
                  <w:rPr>
                    <w:rStyle w:val="Strk"/>
                    <w:noProof/>
                    <w:lang w:val="da-DK"/>
                  </w:rPr>
                  <w:t>Dit bandnavn</w:t>
                </w:r>
              </w:sdtContent>
            </w:sdt>
            <w:r w:rsidRPr="00563AC6">
              <w:rPr>
                <w:rStyle w:val="Strk"/>
                <w:noProof/>
                <w:lang w:val="da-DK"/>
              </w:rPr>
              <w:t xml:space="preserve"> </w:t>
            </w:r>
            <w:r w:rsidRPr="00563AC6">
              <w:rPr>
                <w:noProof/>
                <w:lang w:val="da-DK"/>
              </w:rPr>
              <w:t xml:space="preserve">· </w:t>
            </w:r>
            <w:sdt>
              <w:sdtPr>
                <w:rPr>
                  <w:noProof/>
                  <w:lang w:val="da-DK"/>
                </w:rPr>
                <w:id w:val="-638567618"/>
                <w:placeholder>
                  <w:docPart w:val="460F133A16834F8F906675EB36ECABE2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Pr="00563AC6">
                  <w:rPr>
                    <w:noProof/>
                    <w:lang w:val="da-DK"/>
                  </w:rPr>
                  <w:t>Dit bandnavn</w:t>
                </w:r>
              </w:sdtContent>
            </w:sdt>
          </w:p>
          <w:p w:rsidR="009D4E60" w:rsidRPr="00563AC6" w:rsidRDefault="005D38AB" w:rsidP="00007608">
            <w:pPr>
              <w:pStyle w:val="Overskriftforbegivenhed"/>
              <w:rPr>
                <w:noProof/>
                <w:lang w:val="da-DK"/>
              </w:rPr>
            </w:pPr>
            <w:sdt>
              <w:sdtPr>
                <w:rPr>
                  <w:noProof/>
                  <w:lang w:val="da-DK"/>
                </w:rPr>
                <w:id w:val="-52242460"/>
                <w:placeholder>
                  <w:docPart w:val="1B2950B7A74343CFABEC100A2B217783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9D4E60" w:rsidRPr="00563AC6">
                  <w:rPr>
                    <w:noProof/>
                    <w:lang w:val="da-DK"/>
                  </w:rPr>
                  <w:t>webadresse</w:t>
                </w:r>
              </w:sdtContent>
            </w:sdt>
          </w:p>
        </w:tc>
        <w:tc>
          <w:tcPr>
            <w:tcW w:w="164" w:type="dxa"/>
            <w:tcBorders>
              <w:right w:val="thickThinSmallGap" w:sz="36" w:space="0" w:color="8D8B00" w:themeColor="accent1"/>
            </w:tcBorders>
          </w:tcPr>
          <w:p w:rsidR="009D4E60" w:rsidRPr="00563AC6" w:rsidRDefault="009D4E60" w:rsidP="00007608">
            <w:pPr>
              <w:rPr>
                <w:noProof/>
                <w:lang w:val="da-DK"/>
              </w:rPr>
            </w:pPr>
          </w:p>
        </w:tc>
        <w:tc>
          <w:tcPr>
            <w:tcW w:w="329" w:type="dxa"/>
            <w:tcBorders>
              <w:left w:val="thickThinSmallGap" w:sz="36" w:space="0" w:color="8D8B00" w:themeColor="accent1"/>
            </w:tcBorders>
          </w:tcPr>
          <w:p w:rsidR="009D4E60" w:rsidRPr="00563AC6" w:rsidRDefault="009D4E60" w:rsidP="00007608">
            <w:pPr>
              <w:rPr>
                <w:noProof/>
                <w:lang w:val="da-DK"/>
              </w:rPr>
            </w:pPr>
          </w:p>
        </w:tc>
        <w:tc>
          <w:tcPr>
            <w:tcW w:w="3005" w:type="dxa"/>
          </w:tcPr>
          <w:p w:rsidR="009D4E60" w:rsidRPr="00563AC6" w:rsidRDefault="009D4E60" w:rsidP="00007608">
            <w:pPr>
              <w:pStyle w:val="Underoverskriftforbegivenhed"/>
              <w:rPr>
                <w:noProof/>
                <w:lang w:val="da-DK"/>
              </w:rPr>
            </w:pPr>
            <w:r w:rsidRPr="00563AC6">
              <w:rPr>
                <w:noProof/>
                <w:lang w:val="da-DK"/>
              </w:rPr>
              <w:t>For alle aldre</w:t>
            </w:r>
          </w:p>
          <w:p w:rsidR="009D4E60" w:rsidRPr="00563AC6" w:rsidRDefault="009D4E60" w:rsidP="00007608">
            <w:pPr>
              <w:pStyle w:val="Overskriftforbegivenhed"/>
              <w:rPr>
                <w:noProof/>
                <w:lang w:val="da-DK"/>
              </w:rPr>
            </w:pPr>
            <w:r w:rsidRPr="00563AC6">
              <w:rPr>
                <w:noProof/>
                <w:lang w:val="da-DK"/>
              </w:rPr>
              <w:t>Forud- bestilling</w:t>
            </w:r>
          </w:p>
          <w:sdt>
            <w:sdtPr>
              <w:rPr>
                <w:noProof/>
                <w:lang w:val="da-DK"/>
              </w:rPr>
              <w:id w:val="1008410691"/>
              <w:placeholder>
                <w:docPart w:val="F6CCFE2E22694A0CAA8640DAACFBAA85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:rsidR="009D4E60" w:rsidRPr="00563AC6" w:rsidRDefault="009D4E60" w:rsidP="00007608">
                <w:pPr>
                  <w:rPr>
                    <w:noProof/>
                    <w:lang w:val="da-DK"/>
                  </w:rPr>
                </w:pPr>
                <w:r w:rsidRPr="00563AC6">
                  <w:rPr>
                    <w:rFonts w:ascii="Impact" w:hAnsi="Impact"/>
                    <w:noProof/>
                    <w:color w:val="404040"/>
                    <w:lang w:val="da-DK"/>
                  </w:rPr>
                  <w:t>kr. 80 alm.</w:t>
                </w:r>
              </w:p>
              <w:p w:rsidR="009D4E60" w:rsidRPr="00563AC6" w:rsidRDefault="009D4E60" w:rsidP="00007608">
                <w:pPr>
                  <w:rPr>
                    <w:noProof/>
                    <w:lang w:val="da-DK"/>
                  </w:rPr>
                </w:pPr>
                <w:r w:rsidRPr="00563AC6">
                  <w:rPr>
                    <w:rFonts w:ascii="Impact" w:hAnsi="Impact"/>
                    <w:noProof/>
                    <w:color w:val="404040"/>
                    <w:lang w:val="da-DK"/>
                  </w:rPr>
                  <w:t>kr. 160 VIP</w:t>
                </w:r>
              </w:p>
              <w:p w:rsidR="009D4E60" w:rsidRPr="00563AC6" w:rsidRDefault="009D4E60" w:rsidP="00007608">
                <w:pPr>
                  <w:rPr>
                    <w:noProof/>
                    <w:lang w:val="da-DK"/>
                  </w:rPr>
                </w:pPr>
                <w:r w:rsidRPr="00563AC6">
                  <w:rPr>
                    <w:rFonts w:ascii="Impact" w:hAnsi="Impact"/>
                    <w:noProof/>
                    <w:color w:val="404040"/>
                    <w:lang w:val="da-DK"/>
                  </w:rPr>
                  <w:t>Grupperabat</w:t>
                </w:r>
                <w:r w:rsidRPr="00563AC6">
                  <w:rPr>
                    <w:noProof/>
                    <w:lang w:val="da-DK"/>
                  </w:rPr>
                  <w:br/>
                </w:r>
                <w:r w:rsidRPr="00563AC6">
                  <w:rPr>
                    <w:rFonts w:ascii="Impact" w:hAnsi="Impact"/>
                    <w:noProof/>
                    <w:color w:val="404040"/>
                    <w:lang w:val="da-DK"/>
                  </w:rPr>
                  <w:t>på webstedet</w:t>
                </w:r>
              </w:p>
            </w:sdtContent>
          </w:sdt>
          <w:p w:rsidR="009D4E60" w:rsidRPr="00563AC6" w:rsidRDefault="009D4E60" w:rsidP="00007608">
            <w:pPr>
              <w:pStyle w:val="Overskriftforbegivenhed"/>
              <w:rPr>
                <w:noProof/>
                <w:lang w:val="da-DK"/>
              </w:rPr>
            </w:pPr>
            <w:r w:rsidRPr="00563AC6">
              <w:rPr>
                <w:noProof/>
                <w:lang w:val="da-DK"/>
              </w:rPr>
              <w:t>I døren</w:t>
            </w:r>
          </w:p>
          <w:sdt>
            <w:sdtPr>
              <w:rPr>
                <w:noProof/>
                <w:lang w:val="da-DK"/>
              </w:rPr>
              <w:id w:val="1646698240"/>
              <w:placeholder>
                <w:docPart w:val="BA654E14518B43CDBAA401F00F7FBA65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:rsidR="009D4E60" w:rsidRPr="00563AC6" w:rsidRDefault="009D4E60" w:rsidP="00007608">
                <w:pPr>
                  <w:rPr>
                    <w:noProof/>
                    <w:lang w:val="da-DK"/>
                  </w:rPr>
                </w:pPr>
                <w:r w:rsidRPr="00563AC6">
                  <w:rPr>
                    <w:rFonts w:ascii="Impact" w:hAnsi="Impact"/>
                    <w:noProof/>
                    <w:color w:val="404040"/>
                    <w:lang w:val="da-DK"/>
                  </w:rPr>
                  <w:t>kr. 100 alm.</w:t>
                </w:r>
              </w:p>
              <w:p w:rsidR="009D4E60" w:rsidRPr="00563AC6" w:rsidRDefault="009D4E60" w:rsidP="00007608">
                <w:pPr>
                  <w:rPr>
                    <w:noProof/>
                    <w:lang w:val="da-DK"/>
                  </w:rPr>
                </w:pPr>
                <w:r w:rsidRPr="00563AC6">
                  <w:rPr>
                    <w:rFonts w:ascii="Impact" w:hAnsi="Impact"/>
                    <w:noProof/>
                    <w:color w:val="404040"/>
                    <w:lang w:val="da-DK"/>
                  </w:rPr>
                  <w:t>kr. 200 VIP</w:t>
                </w:r>
              </w:p>
              <w:p w:rsidR="009D4E60" w:rsidRPr="009D4E60" w:rsidRDefault="009D4E60" w:rsidP="00007608">
                <w:pPr>
                  <w:rPr>
                    <w:noProof/>
                  </w:rPr>
                </w:pPr>
                <w:r w:rsidRPr="009D4E60">
                  <w:rPr>
                    <w:rFonts w:ascii="Impact" w:hAnsi="Impact"/>
                    <w:noProof/>
                    <w:color w:val="404040"/>
                  </w:rPr>
                  <w:t>Grupperabat</w:t>
                </w:r>
                <w:r w:rsidRPr="009D4E60">
                  <w:rPr>
                    <w:noProof/>
                  </w:rPr>
                  <w:br/>
                </w:r>
                <w:r w:rsidRPr="009D4E60">
                  <w:rPr>
                    <w:rFonts w:ascii="Impact" w:hAnsi="Impact"/>
                    <w:noProof/>
                    <w:color w:val="404040"/>
                  </w:rPr>
                  <w:t>på webstedet</w:t>
                </w:r>
              </w:p>
            </w:sdtContent>
          </w:sdt>
          <w:p w:rsidR="009D4E60" w:rsidRPr="009D4E60" w:rsidRDefault="009D4E60" w:rsidP="00007608">
            <w:pPr>
              <w:pStyle w:val="Overskriftforbegivenhed"/>
              <w:rPr>
                <w:noProof/>
              </w:rPr>
            </w:pPr>
            <w:r w:rsidRPr="009D4E60">
              <w:rPr>
                <w:noProof/>
              </w:rPr>
              <w:t>Sponsorer</w:t>
            </w:r>
          </w:p>
          <w:sdt>
            <w:sdtPr>
              <w:rPr>
                <w:noProof/>
                <w:lang w:val="da-DK"/>
              </w:rPr>
              <w:id w:val="-1365284954"/>
              <w:placeholder>
                <w:docPart w:val="14B973E878304EDEBD418BE4CD749CFF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:rsidR="009D4E60" w:rsidRPr="009D4E60" w:rsidRDefault="009D4E60" w:rsidP="00007608">
                <w:pPr>
                  <w:rPr>
                    <w:noProof/>
                  </w:rPr>
                </w:pPr>
                <w:r w:rsidRPr="009D4E60">
                  <w:rPr>
                    <w:rFonts w:ascii="Impact" w:hAnsi="Impact"/>
                    <w:noProof/>
                    <w:color w:val="404040"/>
                  </w:rPr>
                  <w:t>Adventure Works</w:t>
                </w:r>
              </w:p>
              <w:p w:rsidR="009D4E60" w:rsidRPr="009D4E60" w:rsidRDefault="009D4E60" w:rsidP="00007608">
                <w:pPr>
                  <w:rPr>
                    <w:noProof/>
                  </w:rPr>
                </w:pPr>
                <w:r w:rsidRPr="009D4E60">
                  <w:rPr>
                    <w:rFonts w:ascii="Impact" w:hAnsi="Impact"/>
                    <w:noProof/>
                    <w:color w:val="404040"/>
                  </w:rPr>
                  <w:t>Alpine Ski House</w:t>
                </w:r>
              </w:p>
              <w:p w:rsidR="009D4E60" w:rsidRPr="009D4E60" w:rsidRDefault="009D4E60" w:rsidP="00007608">
                <w:pPr>
                  <w:rPr>
                    <w:noProof/>
                  </w:rPr>
                </w:pPr>
                <w:r w:rsidRPr="009D4E60">
                  <w:rPr>
                    <w:rFonts w:ascii="Impact" w:hAnsi="Impact"/>
                    <w:noProof/>
                    <w:color w:val="404040"/>
                  </w:rPr>
                  <w:t>Contoso, Ltd.</w:t>
                </w:r>
              </w:p>
              <w:p w:rsidR="009D4E60" w:rsidRPr="009D4E60" w:rsidRDefault="009D4E60" w:rsidP="00007608">
                <w:pPr>
                  <w:rPr>
                    <w:noProof/>
                  </w:rPr>
                </w:pPr>
                <w:r w:rsidRPr="009D4E60">
                  <w:rPr>
                    <w:rFonts w:ascii="Impact" w:hAnsi="Impact"/>
                    <w:noProof/>
                    <w:color w:val="404040"/>
                  </w:rPr>
                  <w:t>Fourth Coffee</w:t>
                </w:r>
              </w:p>
              <w:p w:rsidR="009D4E60" w:rsidRPr="009D4E60" w:rsidRDefault="009D4E60" w:rsidP="00007608">
                <w:pPr>
                  <w:rPr>
                    <w:noProof/>
                  </w:rPr>
                </w:pPr>
                <w:r w:rsidRPr="009D4E60">
                  <w:rPr>
                    <w:rFonts w:ascii="Impact" w:hAnsi="Impact"/>
                    <w:noProof/>
                    <w:color w:val="404040"/>
                  </w:rPr>
                  <w:t>Margie’s Travel</w:t>
                </w:r>
              </w:p>
              <w:p w:rsidR="009D4E60" w:rsidRPr="009D4E60" w:rsidRDefault="009D4E60" w:rsidP="00007608">
                <w:pPr>
                  <w:rPr>
                    <w:noProof/>
                  </w:rPr>
                </w:pPr>
                <w:r w:rsidRPr="009D4E60">
                  <w:rPr>
                    <w:rFonts w:ascii="Impact" w:hAnsi="Impact"/>
                    <w:noProof/>
                    <w:color w:val="404040"/>
                  </w:rPr>
                  <w:t>School of Fine Art</w:t>
                </w:r>
              </w:p>
              <w:p w:rsidR="009D4E60" w:rsidRPr="00563AC6" w:rsidRDefault="009D4E60" w:rsidP="00007608">
                <w:pPr>
                  <w:rPr>
                    <w:noProof/>
                    <w:lang w:val="da-DK"/>
                  </w:rPr>
                </w:pPr>
                <w:r w:rsidRPr="00563AC6">
                  <w:rPr>
                    <w:rFonts w:ascii="Impact" w:hAnsi="Impact"/>
                    <w:noProof/>
                    <w:color w:val="404040"/>
                    <w:lang w:val="da-DK"/>
                  </w:rPr>
                  <w:t>Telefonselskabet</w:t>
                </w:r>
              </w:p>
              <w:p w:rsidR="009D4E60" w:rsidRPr="00563AC6" w:rsidRDefault="009D4E60" w:rsidP="00007608">
                <w:pPr>
                  <w:rPr>
                    <w:noProof/>
                    <w:lang w:val="da-DK"/>
                  </w:rPr>
                </w:pPr>
                <w:r w:rsidRPr="00563AC6">
                  <w:rPr>
                    <w:rFonts w:ascii="Impact" w:hAnsi="Impact"/>
                    <w:noProof/>
                    <w:color w:val="404040"/>
                    <w:lang w:val="da-DK"/>
                  </w:rPr>
                  <w:t>Wingtip Toys</w:t>
                </w:r>
              </w:p>
            </w:sdtContent>
          </w:sdt>
          <w:p w:rsidR="009D4E60" w:rsidRPr="00563AC6" w:rsidRDefault="009D4E60" w:rsidP="00007608">
            <w:pPr>
              <w:pStyle w:val="Overskriftforbegivenhed"/>
              <w:rPr>
                <w:noProof/>
                <w:lang w:val="da-DK"/>
              </w:rPr>
            </w:pPr>
            <w:r w:rsidRPr="00563AC6">
              <w:rPr>
                <w:noProof/>
                <w:lang w:val="da-DK"/>
              </w:rPr>
              <w:t>Overskuddet går til</w:t>
            </w:r>
          </w:p>
          <w:p w:rsidR="009D4E60" w:rsidRPr="00563AC6" w:rsidRDefault="005D38AB" w:rsidP="00007608">
            <w:pPr>
              <w:rPr>
                <w:noProof/>
                <w:lang w:val="da-DK"/>
              </w:rPr>
            </w:pPr>
            <w:sdt>
              <w:sdtPr>
                <w:rPr>
                  <w:noProof/>
                  <w:lang w:val="da-DK"/>
                </w:rPr>
                <w:id w:val="-1759823569"/>
                <w:placeholder>
                  <w:docPart w:val="EEBAD9CB7FB44D3B9C96DF3F975C2581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9D4E60" w:rsidRPr="00563AC6">
                  <w:rPr>
                    <w:noProof/>
                    <w:lang w:val="da-DK"/>
                  </w:rPr>
                  <w:t xml:space="preserve">Musikskolen og Universitetets </w:t>
                </w:r>
                <w:r w:rsidR="009D4E60" w:rsidRPr="00563AC6">
                  <w:rPr>
                    <w:noProof/>
                    <w:lang w:val="da-DK"/>
                  </w:rPr>
                  <w:br/>
                  <w:t>kunst- og underholdningsråd</w:t>
                </w:r>
              </w:sdtContent>
            </w:sdt>
          </w:p>
        </w:tc>
      </w:tr>
    </w:tbl>
    <w:p w:rsidR="0011449E" w:rsidRPr="007A4D51" w:rsidRDefault="0011449E" w:rsidP="009D4E60">
      <w:pPr>
        <w:rPr>
          <w:sz w:val="2"/>
          <w:szCs w:val="2"/>
          <w:lang w:val="sv-SE"/>
        </w:rPr>
      </w:pPr>
    </w:p>
    <w:sectPr w:rsidR="0011449E" w:rsidRPr="007A4D51">
      <w:pgSz w:w="12240" w:h="15840" w:code="1"/>
      <w:pgMar w:top="864" w:right="1080" w:bottom="57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a-DK" w:vendorID="64" w:dllVersion="131078" w:nlCheck="1" w:checkStyle="0"/>
  <w:activeWritingStyle w:appName="MSWord" w:lang="en-US" w:vendorID="64" w:dllVersion="131078" w:nlCheck="1" w:checkStyle="1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8AB"/>
    <w:rsid w:val="000D3F56"/>
    <w:rsid w:val="0011449E"/>
    <w:rsid w:val="001350C8"/>
    <w:rsid w:val="00236D9F"/>
    <w:rsid w:val="002778F5"/>
    <w:rsid w:val="00546589"/>
    <w:rsid w:val="005D38AB"/>
    <w:rsid w:val="00713823"/>
    <w:rsid w:val="007A4D51"/>
    <w:rsid w:val="00823078"/>
    <w:rsid w:val="00833982"/>
    <w:rsid w:val="008A7A9B"/>
    <w:rsid w:val="008B34B1"/>
    <w:rsid w:val="009D4E60"/>
    <w:rsid w:val="00EA3056"/>
    <w:rsid w:val="00F2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0B729-24A0-4D68-887A-B07CB79C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28"/>
        <w:lang w:val="en-US" w:eastAsia="ja-JP" w:bidi="ar-SA"/>
        <w14:ligatures w14:val="standard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696700" w:themeColor="accent1" w:themeShade="BF"/>
      <w:sz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omrde">
    <w:name w:val="Tabelområde"/>
    <w:basedOn w:val="Normal"/>
    <w:uiPriority w:val="99"/>
    <w:semiHidden/>
    <w:pPr>
      <w:spacing w:line="120" w:lineRule="exact"/>
    </w:pPr>
    <w:rPr>
      <w:sz w:val="12"/>
    </w:rPr>
  </w:style>
  <w:style w:type="character" w:styleId="Hyperlink">
    <w:name w:val="Hyperlink"/>
    <w:basedOn w:val="Standardskrifttypeiafsnit"/>
    <w:uiPriority w:val="99"/>
    <w:unhideWhenUsed/>
    <w:rPr>
      <w:color w:val="8D8B00" w:themeColor="accent1"/>
      <w:u w:val="none"/>
    </w:rPr>
  </w:style>
  <w:style w:type="paragraph" w:styleId="Titel">
    <w:name w:val="Title"/>
    <w:basedOn w:val="Normal"/>
    <w:next w:val="Normal"/>
    <w:link w:val="TitelTegn"/>
    <w:uiPriority w:val="1"/>
    <w:qFormat/>
    <w:pPr>
      <w:spacing w:line="192" w:lineRule="auto"/>
      <w:ind w:left="-72"/>
      <w:contextualSpacing/>
    </w:pPr>
    <w:rPr>
      <w:rFonts w:asciiTheme="majorHAnsi" w:eastAsiaTheme="majorEastAsia" w:hAnsiTheme="majorHAnsi" w:cstheme="majorBidi"/>
      <w:caps/>
      <w:kern w:val="28"/>
      <w:sz w:val="180"/>
    </w:rPr>
  </w:style>
  <w:style w:type="character" w:customStyle="1" w:styleId="TitelTegn">
    <w:name w:val="Titel Tegn"/>
    <w:basedOn w:val="Standardskrifttypeiafsnit"/>
    <w:link w:val="Titel"/>
    <w:uiPriority w:val="1"/>
    <w:rPr>
      <w:rFonts w:asciiTheme="majorHAnsi" w:eastAsiaTheme="majorEastAsia" w:hAnsiTheme="majorHAnsi" w:cstheme="majorBidi"/>
      <w:caps/>
      <w:color w:val="404040" w:themeColor="text1" w:themeTint="BF"/>
      <w:kern w:val="28"/>
      <w:sz w:val="180"/>
    </w:rPr>
  </w:style>
  <w:style w:type="character" w:styleId="Strk">
    <w:name w:val="Strong"/>
    <w:basedOn w:val="Standardskrifttypeiafsnit"/>
    <w:uiPriority w:val="1"/>
    <w:qFormat/>
    <w:rPr>
      <w:b w:val="0"/>
      <w:bCs w:val="0"/>
      <w:color w:val="8D8B00" w:themeColor="accent1"/>
    </w:rPr>
  </w:style>
  <w:style w:type="character" w:customStyle="1" w:styleId="Overskrift1Tegn">
    <w:name w:val="Overskrift 1 Tegn"/>
    <w:basedOn w:val="Standardskrifttypeiafsnit"/>
    <w:link w:val="Overskrift1"/>
    <w:uiPriority w:val="9"/>
    <w:rPr>
      <w:rFonts w:asciiTheme="majorHAnsi" w:eastAsiaTheme="majorEastAsia" w:hAnsiTheme="majorHAnsi" w:cstheme="majorBidi"/>
      <w:color w:val="696700" w:themeColor="accent1" w:themeShade="BF"/>
      <w:sz w:val="32"/>
    </w:rPr>
  </w:style>
  <w:style w:type="paragraph" w:styleId="Bloktekst">
    <w:name w:val="Block Text"/>
    <w:basedOn w:val="Normal"/>
    <w:uiPriority w:val="1"/>
    <w:unhideWhenUsed/>
    <w:qFormat/>
    <w:pPr>
      <w:spacing w:line="276" w:lineRule="auto"/>
    </w:pPr>
  </w:style>
  <w:style w:type="character" w:styleId="BesgtLink">
    <w:name w:val="FollowedHyperlink"/>
    <w:basedOn w:val="Standardskrifttypeiafsnit"/>
    <w:uiPriority w:val="99"/>
    <w:semiHidden/>
    <w:unhideWhenUsed/>
    <w:rPr>
      <w:color w:val="1A1A1A" w:themeColor="text2"/>
      <w:u w:val="none"/>
    </w:rPr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customStyle="1" w:styleId="Overskriftforbegivenhed">
    <w:name w:val="Overskrift for begivenhed"/>
    <w:basedOn w:val="Normal"/>
    <w:uiPriority w:val="1"/>
    <w:qFormat/>
    <w:rsid w:val="009D4E60"/>
    <w:pPr>
      <w:spacing w:before="540" w:line="216" w:lineRule="auto"/>
    </w:pPr>
    <w:rPr>
      <w:rFonts w:asciiTheme="majorHAnsi" w:eastAsiaTheme="majorEastAsia" w:hAnsiTheme="majorHAnsi" w:cstheme="majorBidi"/>
      <w:caps/>
      <w:color w:val="8D8B00" w:themeColor="accent1"/>
      <w:sz w:val="48"/>
    </w:rPr>
  </w:style>
  <w:style w:type="paragraph" w:customStyle="1" w:styleId="Oplysningerombegivenhed">
    <w:name w:val="Oplysninger om begivenhed"/>
    <w:basedOn w:val="Normal"/>
    <w:uiPriority w:val="1"/>
    <w:qFormat/>
    <w:rsid w:val="009D4E60"/>
    <w:pPr>
      <w:spacing w:before="40" w:line="211" w:lineRule="auto"/>
      <w:contextualSpacing/>
    </w:pPr>
    <w:rPr>
      <w:sz w:val="76"/>
    </w:rPr>
  </w:style>
  <w:style w:type="paragraph" w:customStyle="1" w:styleId="Adresse">
    <w:name w:val="Adresse"/>
    <w:basedOn w:val="Normal"/>
    <w:uiPriority w:val="1"/>
    <w:qFormat/>
    <w:rsid w:val="009D4E60"/>
    <w:pPr>
      <w:spacing w:after="600" w:line="240" w:lineRule="auto"/>
    </w:pPr>
    <w:rPr>
      <w:color w:val="8D8B00" w:themeColor="accent1"/>
    </w:rPr>
  </w:style>
  <w:style w:type="paragraph" w:customStyle="1" w:styleId="Underoverskriftforbegivenhed">
    <w:name w:val="Underoverskrift for begivenhed"/>
    <w:basedOn w:val="Normal"/>
    <w:uiPriority w:val="1"/>
    <w:qFormat/>
    <w:rsid w:val="009D4E60"/>
    <w:pPr>
      <w:spacing w:line="216" w:lineRule="auto"/>
    </w:pPr>
    <w:rPr>
      <w:rFonts w:asciiTheme="majorHAnsi" w:eastAsiaTheme="majorEastAsia" w:hAnsiTheme="majorHAnsi" w:cstheme="majorBidi"/>
      <w:caps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derviser\AppData\Roaming\Microsoft\Templates\L&#248;besedde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B72AD96268E4D54B53B8512FF643EB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18A864-7C34-404D-91BA-62BFCE1C57B7}"/>
      </w:docPartPr>
      <w:docPartBody>
        <w:p w:rsidR="00000000" w:rsidRDefault="00FD5C21">
          <w:pPr>
            <w:pStyle w:val="BB72AD96268E4D54B53B8512FF643EB5"/>
          </w:pPr>
          <w:r w:rsidRPr="00563AC6">
            <w:rPr>
              <w:noProof/>
              <w:sz w:val="150"/>
              <w:szCs w:val="150"/>
            </w:rPr>
            <w:t>Skolens</w:t>
          </w:r>
        </w:p>
      </w:docPartBody>
    </w:docPart>
    <w:docPart>
      <w:docPartPr>
        <w:name w:val="021CAEAEC30C4E57B1BCC43EF3BDB7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F591F72-691F-4B62-B312-204B322B4A83}"/>
      </w:docPartPr>
      <w:docPartBody>
        <w:p w:rsidR="00000000" w:rsidRDefault="00FD5C21">
          <w:pPr>
            <w:pStyle w:val="021CAEAEC30C4E57B1BCC43EF3BDB7F8"/>
          </w:pPr>
          <w:r w:rsidRPr="00563AC6">
            <w:rPr>
              <w:rStyle w:val="Strk"/>
              <w:noProof/>
              <w:sz w:val="130"/>
              <w:szCs w:val="130"/>
            </w:rPr>
            <w:t>musik- konkurrnce</w:t>
          </w:r>
        </w:p>
      </w:docPartBody>
    </w:docPart>
    <w:docPart>
      <w:docPartPr>
        <w:name w:val="AC287D09198C473A980EAF32B95B4BB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A3AE53-23A1-45E6-8FD8-C2F45EFDF12B}"/>
      </w:docPartPr>
      <w:docPartBody>
        <w:p w:rsidR="00000000" w:rsidRDefault="00FD5C21">
          <w:pPr>
            <w:pStyle w:val="AC287D09198C473A980EAF32B95B4BB4"/>
          </w:pPr>
          <w:r w:rsidRPr="00563AC6">
            <w:rPr>
              <w:noProof/>
            </w:rPr>
            <w:t>8. juni 2012</w:t>
          </w:r>
        </w:p>
      </w:docPartBody>
    </w:docPart>
    <w:docPart>
      <w:docPartPr>
        <w:name w:val="4E6BB46EBC0C487BA96AA0882B9B3FD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3382BC4-261A-4F7F-870A-BAED481BBFCC}"/>
      </w:docPartPr>
      <w:docPartBody>
        <w:p w:rsidR="00000000" w:rsidRDefault="00FD5C21">
          <w:pPr>
            <w:pStyle w:val="4E6BB46EBC0C487BA96AA0882B9B3FDE"/>
          </w:pPr>
          <w:r w:rsidRPr="00563AC6">
            <w:rPr>
              <w:noProof/>
            </w:rPr>
            <w:t>20:00 - 0:00</w:t>
          </w:r>
        </w:p>
      </w:docPartBody>
    </w:docPart>
    <w:docPart>
      <w:docPartPr>
        <w:name w:val="617C09C87BCD4243B5AAA13767E0422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C12C46-4EB7-4B19-BA29-0D138ACDBE56}"/>
      </w:docPartPr>
      <w:docPartBody>
        <w:p w:rsidR="00000000" w:rsidRDefault="00FD5C21">
          <w:pPr>
            <w:pStyle w:val="617C09C87BCD4243B5AAA13767E0422F"/>
          </w:pPr>
          <w:r w:rsidRPr="00563AC6">
            <w:rPr>
              <w:noProof/>
            </w:rPr>
            <w:t>Det store auditorium</w:t>
          </w:r>
        </w:p>
      </w:docPartBody>
    </w:docPart>
    <w:docPart>
      <w:docPartPr>
        <w:name w:val="6EE969FB629C43759058A32D14724AA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6AB04B1-C07A-452A-8295-DB056A3ECA4C}"/>
      </w:docPartPr>
      <w:docPartBody>
        <w:p w:rsidR="00000000" w:rsidRDefault="00FD5C21">
          <w:pPr>
            <w:pStyle w:val="6EE969FB629C43759058A32D14724AA3"/>
          </w:pPr>
          <w:r w:rsidRPr="00563AC6">
            <w:rPr>
              <w:noProof/>
            </w:rPr>
            <w:t>Den akademiske cirkel 123, Barkeby</w:t>
          </w:r>
        </w:p>
      </w:docPartBody>
    </w:docPart>
    <w:docPart>
      <w:docPartPr>
        <w:name w:val="F45CF1D1778E4C3397A101D9A3B5BAB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237E57E-0D81-4800-957C-B72A3B39C62C}"/>
      </w:docPartPr>
      <w:docPartBody>
        <w:p w:rsidR="00000000" w:rsidRDefault="00FD5C21">
          <w:pPr>
            <w:pStyle w:val="F45CF1D1778E4C3397A101D9A3B5BAB1"/>
          </w:pPr>
          <w:r w:rsidRPr="00563AC6">
            <w:rPr>
              <w:rStyle w:val="Strk"/>
              <w:noProof/>
            </w:rPr>
            <w:t>Dit bandnavn</w:t>
          </w:r>
        </w:p>
      </w:docPartBody>
    </w:docPart>
    <w:docPart>
      <w:docPartPr>
        <w:name w:val="460F133A16834F8F906675EB36ECABE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D4F3DF-6D5A-4D1F-8291-99BC3052CE90}"/>
      </w:docPartPr>
      <w:docPartBody>
        <w:p w:rsidR="00000000" w:rsidRDefault="00FD5C21">
          <w:pPr>
            <w:pStyle w:val="460F133A16834F8F906675EB36ECABE2"/>
          </w:pPr>
          <w:r w:rsidRPr="00563AC6">
            <w:rPr>
              <w:noProof/>
            </w:rPr>
            <w:t>Dit bandnavn</w:t>
          </w:r>
        </w:p>
      </w:docPartBody>
    </w:docPart>
    <w:docPart>
      <w:docPartPr>
        <w:name w:val="1B2950B7A74343CFABEC100A2B21778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BF0E7FF-D36D-4D2B-97DB-2B41B7670F7F}"/>
      </w:docPartPr>
      <w:docPartBody>
        <w:p w:rsidR="00000000" w:rsidRDefault="00FD5C21">
          <w:pPr>
            <w:pStyle w:val="1B2950B7A74343CFABEC100A2B217783"/>
          </w:pPr>
          <w:r w:rsidRPr="00563AC6">
            <w:rPr>
              <w:noProof/>
            </w:rPr>
            <w:t>webadresse</w:t>
          </w:r>
        </w:p>
      </w:docPartBody>
    </w:docPart>
    <w:docPart>
      <w:docPartPr>
        <w:name w:val="F6CCFE2E22694A0CAA8640DAACFBAA8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5B66142-951A-412F-BFA7-BBBE034A0683}"/>
      </w:docPartPr>
      <w:docPartBody>
        <w:p w:rsidR="00D80078" w:rsidRPr="00563AC6" w:rsidRDefault="00FD5C21" w:rsidP="00007608">
          <w:pPr>
            <w:rPr>
              <w:noProof/>
            </w:rPr>
          </w:pPr>
          <w:r w:rsidRPr="00563AC6">
            <w:rPr>
              <w:rFonts w:ascii="Impact" w:hAnsi="Impact"/>
              <w:noProof/>
              <w:color w:val="404040"/>
            </w:rPr>
            <w:t>kr. 80 alm.</w:t>
          </w:r>
        </w:p>
        <w:p w:rsidR="00D80078" w:rsidRPr="00563AC6" w:rsidRDefault="00FD5C21" w:rsidP="00007608">
          <w:pPr>
            <w:rPr>
              <w:noProof/>
            </w:rPr>
          </w:pPr>
          <w:r w:rsidRPr="00563AC6">
            <w:rPr>
              <w:rFonts w:ascii="Impact" w:hAnsi="Impact"/>
              <w:noProof/>
              <w:color w:val="404040"/>
            </w:rPr>
            <w:t>kr. 160 VIP</w:t>
          </w:r>
        </w:p>
        <w:p w:rsidR="00000000" w:rsidRDefault="00FD5C21">
          <w:pPr>
            <w:pStyle w:val="F6CCFE2E22694A0CAA8640DAACFBAA85"/>
          </w:pPr>
          <w:r w:rsidRPr="00563AC6">
            <w:rPr>
              <w:rFonts w:ascii="Impact" w:hAnsi="Impact"/>
              <w:noProof/>
              <w:color w:val="404040"/>
            </w:rPr>
            <w:t>Grupperabat</w:t>
          </w:r>
          <w:r w:rsidRPr="00563AC6">
            <w:rPr>
              <w:noProof/>
            </w:rPr>
            <w:br/>
          </w:r>
          <w:r w:rsidRPr="00563AC6">
            <w:rPr>
              <w:rFonts w:ascii="Impact" w:hAnsi="Impact"/>
              <w:noProof/>
              <w:color w:val="404040"/>
            </w:rPr>
            <w:t>på webstedet</w:t>
          </w:r>
        </w:p>
      </w:docPartBody>
    </w:docPart>
    <w:docPart>
      <w:docPartPr>
        <w:name w:val="BA654E14518B43CDBAA401F00F7FBA6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BF51E67-9BF2-4A66-9A17-C49F329A5E6E}"/>
      </w:docPartPr>
      <w:docPartBody>
        <w:p w:rsidR="00D80078" w:rsidRPr="00563AC6" w:rsidRDefault="00FD5C21" w:rsidP="00007608">
          <w:pPr>
            <w:rPr>
              <w:noProof/>
            </w:rPr>
          </w:pPr>
          <w:r w:rsidRPr="00563AC6">
            <w:rPr>
              <w:rFonts w:ascii="Impact" w:hAnsi="Impact"/>
              <w:noProof/>
              <w:color w:val="404040"/>
            </w:rPr>
            <w:t>kr. 100 alm.</w:t>
          </w:r>
        </w:p>
        <w:p w:rsidR="00D80078" w:rsidRPr="00563AC6" w:rsidRDefault="00FD5C21" w:rsidP="00007608">
          <w:pPr>
            <w:rPr>
              <w:noProof/>
            </w:rPr>
          </w:pPr>
          <w:r w:rsidRPr="00563AC6">
            <w:rPr>
              <w:rFonts w:ascii="Impact" w:hAnsi="Impact"/>
              <w:noProof/>
              <w:color w:val="404040"/>
            </w:rPr>
            <w:t>kr. 200 VIP</w:t>
          </w:r>
        </w:p>
        <w:p w:rsidR="00000000" w:rsidRDefault="00FD5C21">
          <w:pPr>
            <w:pStyle w:val="BA654E14518B43CDBAA401F00F7FBA65"/>
          </w:pPr>
          <w:r w:rsidRPr="009D4E60">
            <w:rPr>
              <w:rFonts w:ascii="Impact" w:hAnsi="Impact"/>
              <w:noProof/>
              <w:color w:val="404040"/>
            </w:rPr>
            <w:t>Grupperabat</w:t>
          </w:r>
          <w:r w:rsidRPr="009D4E60">
            <w:rPr>
              <w:noProof/>
            </w:rPr>
            <w:br/>
          </w:r>
          <w:r w:rsidRPr="009D4E60">
            <w:rPr>
              <w:rFonts w:ascii="Impact" w:hAnsi="Impact"/>
              <w:noProof/>
              <w:color w:val="404040"/>
            </w:rPr>
            <w:t>på webstedet</w:t>
          </w:r>
        </w:p>
      </w:docPartBody>
    </w:docPart>
    <w:docPart>
      <w:docPartPr>
        <w:name w:val="14B973E878304EDEBD418BE4CD749CF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1BC4DC2-A6CE-40A9-8288-436F325645AC}"/>
      </w:docPartPr>
      <w:docPartBody>
        <w:p w:rsidR="00D80078" w:rsidRPr="009D4E60" w:rsidRDefault="00FD5C21" w:rsidP="00007608">
          <w:pPr>
            <w:rPr>
              <w:noProof/>
            </w:rPr>
          </w:pPr>
          <w:r w:rsidRPr="009D4E60">
            <w:rPr>
              <w:rFonts w:ascii="Impact" w:hAnsi="Impact"/>
              <w:noProof/>
              <w:color w:val="404040"/>
            </w:rPr>
            <w:t xml:space="preserve">Adventure </w:t>
          </w:r>
          <w:r w:rsidRPr="009D4E60">
            <w:rPr>
              <w:rFonts w:ascii="Impact" w:hAnsi="Impact"/>
              <w:noProof/>
              <w:color w:val="404040"/>
            </w:rPr>
            <w:t>Works</w:t>
          </w:r>
        </w:p>
        <w:p w:rsidR="00D80078" w:rsidRPr="009D4E60" w:rsidRDefault="00FD5C21" w:rsidP="00007608">
          <w:pPr>
            <w:rPr>
              <w:noProof/>
            </w:rPr>
          </w:pPr>
          <w:r w:rsidRPr="009D4E60">
            <w:rPr>
              <w:rFonts w:ascii="Impact" w:hAnsi="Impact"/>
              <w:noProof/>
              <w:color w:val="404040"/>
            </w:rPr>
            <w:t>Alpine Ski House</w:t>
          </w:r>
        </w:p>
        <w:p w:rsidR="00D80078" w:rsidRPr="009D4E60" w:rsidRDefault="00FD5C21" w:rsidP="00007608">
          <w:pPr>
            <w:rPr>
              <w:noProof/>
            </w:rPr>
          </w:pPr>
          <w:r w:rsidRPr="009D4E60">
            <w:rPr>
              <w:rFonts w:ascii="Impact" w:hAnsi="Impact"/>
              <w:noProof/>
              <w:color w:val="404040"/>
            </w:rPr>
            <w:t>Contoso, Ltd.</w:t>
          </w:r>
        </w:p>
        <w:p w:rsidR="00D80078" w:rsidRPr="009D4E60" w:rsidRDefault="00FD5C21" w:rsidP="00007608">
          <w:pPr>
            <w:rPr>
              <w:noProof/>
            </w:rPr>
          </w:pPr>
          <w:r w:rsidRPr="009D4E60">
            <w:rPr>
              <w:rFonts w:ascii="Impact" w:hAnsi="Impact"/>
              <w:noProof/>
              <w:color w:val="404040"/>
            </w:rPr>
            <w:t>Fourth Coffee</w:t>
          </w:r>
        </w:p>
        <w:p w:rsidR="00D80078" w:rsidRPr="009D4E60" w:rsidRDefault="00FD5C21" w:rsidP="00007608">
          <w:pPr>
            <w:rPr>
              <w:noProof/>
            </w:rPr>
          </w:pPr>
          <w:r w:rsidRPr="009D4E60">
            <w:rPr>
              <w:rFonts w:ascii="Impact" w:hAnsi="Impact"/>
              <w:noProof/>
              <w:color w:val="404040"/>
            </w:rPr>
            <w:t>Margie’s Travel</w:t>
          </w:r>
        </w:p>
        <w:p w:rsidR="00D80078" w:rsidRPr="009D4E60" w:rsidRDefault="00FD5C21" w:rsidP="00007608">
          <w:pPr>
            <w:rPr>
              <w:noProof/>
            </w:rPr>
          </w:pPr>
          <w:r w:rsidRPr="009D4E60">
            <w:rPr>
              <w:rFonts w:ascii="Impact" w:hAnsi="Impact"/>
              <w:noProof/>
              <w:color w:val="404040"/>
            </w:rPr>
            <w:t>School of Fine Art</w:t>
          </w:r>
        </w:p>
        <w:p w:rsidR="00D80078" w:rsidRPr="00563AC6" w:rsidRDefault="00FD5C21" w:rsidP="00007608">
          <w:pPr>
            <w:rPr>
              <w:noProof/>
            </w:rPr>
          </w:pPr>
          <w:r w:rsidRPr="00563AC6">
            <w:rPr>
              <w:rFonts w:ascii="Impact" w:hAnsi="Impact"/>
              <w:noProof/>
              <w:color w:val="404040"/>
            </w:rPr>
            <w:t>Telefonselskabet</w:t>
          </w:r>
        </w:p>
        <w:p w:rsidR="00000000" w:rsidRDefault="00FD5C21">
          <w:pPr>
            <w:pStyle w:val="14B973E878304EDEBD418BE4CD749CFF"/>
          </w:pPr>
          <w:r w:rsidRPr="00563AC6">
            <w:rPr>
              <w:rFonts w:ascii="Impact" w:hAnsi="Impact"/>
              <w:noProof/>
              <w:color w:val="404040"/>
            </w:rPr>
            <w:t>Wingtip Toys</w:t>
          </w:r>
        </w:p>
      </w:docPartBody>
    </w:docPart>
    <w:docPart>
      <w:docPartPr>
        <w:name w:val="EEBAD9CB7FB44D3B9C96DF3F975C258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7875793-AE2F-4506-A57B-15391708A184}"/>
      </w:docPartPr>
      <w:docPartBody>
        <w:p w:rsidR="00000000" w:rsidRDefault="00FD5C21">
          <w:pPr>
            <w:pStyle w:val="EEBAD9CB7FB44D3B9C96DF3F975C2581"/>
          </w:pPr>
          <w:r w:rsidRPr="00563AC6">
            <w:rPr>
              <w:noProof/>
            </w:rPr>
            <w:t xml:space="preserve">Musikskolen og Universitetets </w:t>
          </w:r>
          <w:r w:rsidRPr="00563AC6">
            <w:rPr>
              <w:noProof/>
            </w:rPr>
            <w:br/>
            <w:t>kunst- og underholdningsråd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C21"/>
    <w:rsid w:val="00FD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BB72AD96268E4D54B53B8512FF643EB5">
    <w:name w:val="BB72AD96268E4D54B53B8512FF643EB5"/>
  </w:style>
  <w:style w:type="character" w:styleId="Strk">
    <w:name w:val="Strong"/>
    <w:basedOn w:val="Standardskrifttypeiafsnit"/>
    <w:uiPriority w:val="1"/>
    <w:qFormat/>
    <w:rPr>
      <w:b w:val="0"/>
      <w:bCs w:val="0"/>
      <w:color w:val="5B9BD5" w:themeColor="accent1"/>
    </w:rPr>
  </w:style>
  <w:style w:type="paragraph" w:customStyle="1" w:styleId="021CAEAEC30C4E57B1BCC43EF3BDB7F8">
    <w:name w:val="021CAEAEC30C4E57B1BCC43EF3BDB7F8"/>
  </w:style>
  <w:style w:type="paragraph" w:customStyle="1" w:styleId="AC287D09198C473A980EAF32B95B4BB4">
    <w:name w:val="AC287D09198C473A980EAF32B95B4BB4"/>
  </w:style>
  <w:style w:type="paragraph" w:customStyle="1" w:styleId="4E6BB46EBC0C487BA96AA0882B9B3FDE">
    <w:name w:val="4E6BB46EBC0C487BA96AA0882B9B3FDE"/>
  </w:style>
  <w:style w:type="paragraph" w:customStyle="1" w:styleId="617C09C87BCD4243B5AAA13767E0422F">
    <w:name w:val="617C09C87BCD4243B5AAA13767E0422F"/>
  </w:style>
  <w:style w:type="paragraph" w:customStyle="1" w:styleId="6EE969FB629C43759058A32D14724AA3">
    <w:name w:val="6EE969FB629C43759058A32D14724AA3"/>
  </w:style>
  <w:style w:type="paragraph" w:customStyle="1" w:styleId="F45CF1D1778E4C3397A101D9A3B5BAB1">
    <w:name w:val="F45CF1D1778E4C3397A101D9A3B5BAB1"/>
  </w:style>
  <w:style w:type="paragraph" w:customStyle="1" w:styleId="460F133A16834F8F906675EB36ECABE2">
    <w:name w:val="460F133A16834F8F906675EB36ECABE2"/>
  </w:style>
  <w:style w:type="paragraph" w:customStyle="1" w:styleId="1B2950B7A74343CFABEC100A2B217783">
    <w:name w:val="1B2950B7A74343CFABEC100A2B217783"/>
  </w:style>
  <w:style w:type="paragraph" w:customStyle="1" w:styleId="F6CCFE2E22694A0CAA8640DAACFBAA85">
    <w:name w:val="F6CCFE2E22694A0CAA8640DAACFBAA85"/>
  </w:style>
  <w:style w:type="paragraph" w:customStyle="1" w:styleId="BA654E14518B43CDBAA401F00F7FBA65">
    <w:name w:val="BA654E14518B43CDBAA401F00F7FBA65"/>
  </w:style>
  <w:style w:type="paragraph" w:customStyle="1" w:styleId="14B973E878304EDEBD418BE4CD749CFF">
    <w:name w:val="14B973E878304EDEBD418BE4CD749CFF"/>
  </w:style>
  <w:style w:type="paragraph" w:customStyle="1" w:styleId="EEBAD9CB7FB44D3B9C96DF3F975C2581">
    <w:name w:val="EEBAD9CB7FB44D3B9C96DF3F975C2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tudent Flyer">
      <a:dk1>
        <a:sysClr val="windowText" lastClr="000000"/>
      </a:dk1>
      <a:lt1>
        <a:sysClr val="window" lastClr="FFFFFF"/>
      </a:lt1>
      <a:dk2>
        <a:srgbClr val="1A1A1A"/>
      </a:dk2>
      <a:lt2>
        <a:srgbClr val="808080"/>
      </a:lt2>
      <a:accent1>
        <a:srgbClr val="8D8B00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Student Flyer">
      <a:majorFont>
        <a:latin typeface="Impact"/>
        <a:ea typeface=""/>
        <a:cs typeface=""/>
      </a:majorFont>
      <a:minorFont>
        <a:latin typeface="Impac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CCE5E982-31A4-4E43-A2ED-1B6435D69F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Løbeseddel</Template>
  <TotalTime>0</TotalTime>
  <Pages>1</Pages>
  <Words>89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Underviser</dc:creator>
  <cp:keywords/>
  <cp:lastModifiedBy>Underviser</cp:lastModifiedBy>
  <cp:revision>1</cp:revision>
  <dcterms:created xsi:type="dcterms:W3CDTF">2017-02-24T13:41:00Z</dcterms:created>
  <dcterms:modified xsi:type="dcterms:W3CDTF">2017-02-24T13:43:00Z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TC029282839991</vt:lpwstr>
  </property>
</Properties>
</file>